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1B03438A" w:rsidR="005C39F4" w:rsidRPr="007A5058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DA2EFC" w:rsidRPr="007A5058">
            <w:rPr>
              <w:rFonts w:eastAsia="Calibri"/>
              <w:sz w:val="20"/>
              <w:szCs w:val="20"/>
              <w:lang w:eastAsia="en-US"/>
            </w:rPr>
            <w:t xml:space="preserve"> 4300-</w:t>
          </w:r>
          <w:r w:rsidR="007A5058" w:rsidRPr="007A5058">
            <w:rPr>
              <w:rFonts w:eastAsia="Calibri"/>
              <w:sz w:val="20"/>
              <w:szCs w:val="20"/>
              <w:lang w:eastAsia="en-US"/>
            </w:rPr>
            <w:t>9</w:t>
          </w:r>
          <w:r w:rsidRPr="007A5058">
            <w:rPr>
              <w:rFonts w:eastAsia="Calibri"/>
              <w:sz w:val="20"/>
              <w:szCs w:val="20"/>
              <w:lang w:eastAsia="en-US"/>
            </w:rPr>
            <w:t>/</w:t>
          </w:r>
          <w:r w:rsidR="000B419F" w:rsidRPr="007A5058">
            <w:rPr>
              <w:rFonts w:eastAsia="Calibri"/>
              <w:sz w:val="20"/>
              <w:szCs w:val="20"/>
              <w:lang w:eastAsia="en-US"/>
            </w:rPr>
            <w:t>202</w:t>
          </w:r>
          <w:r w:rsidR="00B015A7" w:rsidRPr="007A5058">
            <w:rPr>
              <w:rFonts w:eastAsia="Calibri"/>
              <w:sz w:val="20"/>
              <w:szCs w:val="20"/>
              <w:lang w:eastAsia="en-US"/>
            </w:rPr>
            <w:t>6</w:t>
          </w:r>
        </w:sdtContent>
      </w:sdt>
    </w:p>
    <w:p w14:paraId="5C87D17F" w14:textId="347CC612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7A5058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1215D7" w:rsidRPr="007A5058">
            <w:rPr>
              <w:rFonts w:eastAsia="Calibri"/>
              <w:sz w:val="20"/>
              <w:szCs w:val="20"/>
              <w:lang w:eastAsia="en-US"/>
            </w:rPr>
            <w:t>OP</w:t>
          </w:r>
          <w:r w:rsidR="008D41A8" w:rsidRPr="007A5058">
            <w:rPr>
              <w:rFonts w:eastAsia="Calibri"/>
              <w:sz w:val="20"/>
              <w:szCs w:val="20"/>
              <w:lang w:eastAsia="en-US"/>
            </w:rPr>
            <w:t>KLI</w:t>
          </w:r>
          <w:r w:rsidR="007A5058" w:rsidRPr="007A5058">
            <w:rPr>
              <w:rFonts w:eastAsia="Calibri"/>
              <w:sz w:val="20"/>
              <w:szCs w:val="20"/>
              <w:lang w:eastAsia="en-US"/>
            </w:rPr>
            <w:t>-9</w:t>
          </w:r>
          <w:r w:rsidRPr="007A5058">
            <w:rPr>
              <w:rFonts w:eastAsia="Calibri"/>
              <w:sz w:val="20"/>
              <w:szCs w:val="20"/>
              <w:lang w:eastAsia="en-US"/>
            </w:rPr>
            <w:t>/</w:t>
          </w:r>
          <w:r w:rsidR="000B419F" w:rsidRPr="007A5058">
            <w:rPr>
              <w:rFonts w:eastAsia="Calibri"/>
              <w:sz w:val="20"/>
              <w:szCs w:val="20"/>
              <w:lang w:eastAsia="en-US"/>
            </w:rPr>
            <w:t>202</w:t>
          </w:r>
          <w:r w:rsidR="00B015A7" w:rsidRPr="007A5058">
            <w:rPr>
              <w:rFonts w:eastAsia="Calibri"/>
              <w:sz w:val="20"/>
              <w:szCs w:val="20"/>
              <w:lang w:eastAsia="en-US"/>
            </w:rPr>
            <w:t>6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05A4A388" w14:textId="0CC9A049" w:rsidR="005C39F4" w:rsidRDefault="00C0684F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684F">
              <w:rPr>
                <w:rFonts w:eastAsiaTheme="majorEastAsia"/>
                <w:b/>
                <w:szCs w:val="20"/>
              </w:rPr>
              <w:t>Vzdrževanje klimatskih naprav</w:t>
            </w:r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76A7CBEB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0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7A5058">
              <w:rPr>
                <w:sz w:val="20"/>
                <w:szCs w:val="20"/>
              </w:rPr>
            </w:r>
            <w:r w:rsidR="007A5058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1572FE" w14:paraId="5C77ADC8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E92ACD">
        <w:trPr>
          <w:trHeight w:val="46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1572FE" w14:paraId="32BFDA45" w14:textId="77777777" w:rsidTr="00E92ACD">
        <w:trPr>
          <w:trHeight w:val="399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06E20" w:rsidRPr="001572FE" w14:paraId="2766A093" w14:textId="77777777" w:rsidTr="00E92ACD">
        <w:trPr>
          <w:trHeight w:val="419"/>
          <w:tblHeader/>
        </w:trPr>
        <w:tc>
          <w:tcPr>
            <w:tcW w:w="3600" w:type="dxa"/>
            <w:vAlign w:val="center"/>
          </w:tcPr>
          <w:p w14:paraId="76C6C193" w14:textId="03F5CC9E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 w:rsidR="007C37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</w:tcPr>
          <w:p w14:paraId="41FD244E" w14:textId="23A7FE1A" w:rsidR="00A06E20" w:rsidRPr="001572FE" w:rsidRDefault="007A5058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E92ACD">
        <w:trPr>
          <w:trHeight w:val="1545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5528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E92ACD" w:rsidRPr="001572FE" w14:paraId="07C293C3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506A0B5B" w14:textId="48C43382" w:rsidR="00E92ACD" w:rsidRPr="001572FE" w:rsidRDefault="00E92ACD" w:rsidP="00E92ACD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0F429108" w14:textId="50D6B93D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E92ACD" w:rsidRPr="001572FE" w14:paraId="4B78CC98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37ABDE63" w14:textId="48C0C523" w:rsidR="00E92ACD" w:rsidRPr="001572FE" w:rsidRDefault="00E92ACD" w:rsidP="00E92ACD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577F58A6" w14:textId="51697CA4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A712C" w:rsidRPr="001572FE" w14:paraId="645FCB30" w14:textId="77777777" w:rsidTr="00DA712C">
        <w:trPr>
          <w:trHeight w:val="553"/>
          <w:tblHeader/>
        </w:trPr>
        <w:tc>
          <w:tcPr>
            <w:tcW w:w="3600" w:type="dxa"/>
          </w:tcPr>
          <w:p w14:paraId="3744FAD2" w14:textId="211DBE41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naslov:</w:t>
            </w:r>
          </w:p>
        </w:tc>
        <w:tc>
          <w:tcPr>
            <w:tcW w:w="5528" w:type="dxa"/>
          </w:tcPr>
          <w:p w14:paraId="6C5718D0" w14:textId="3EAD8E4D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62DD8C75" w14:textId="77777777" w:rsidTr="00E92ACD">
        <w:trPr>
          <w:trHeight w:val="336"/>
          <w:tblHeader/>
        </w:trPr>
        <w:tc>
          <w:tcPr>
            <w:tcW w:w="3600" w:type="dxa"/>
          </w:tcPr>
          <w:p w14:paraId="087F479A" w14:textId="0238358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</w:tcPr>
          <w:p w14:paraId="15EA9186" w14:textId="3D65D56A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0A5376F0" w14:textId="77777777" w:rsidTr="00DA712C">
        <w:trPr>
          <w:trHeight w:val="553"/>
          <w:tblHeader/>
        </w:trPr>
        <w:tc>
          <w:tcPr>
            <w:tcW w:w="3600" w:type="dxa"/>
          </w:tcPr>
          <w:p w14:paraId="4655F22B" w14:textId="1357182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potrdilom.</w:t>
            </w:r>
          </w:p>
        </w:tc>
        <w:tc>
          <w:tcPr>
            <w:tcW w:w="5528" w:type="dxa"/>
          </w:tcPr>
          <w:p w14:paraId="6A383B9A" w14:textId="240A37C8" w:rsidR="00DA712C" w:rsidRPr="001572FE" w:rsidRDefault="007A5058" w:rsidP="00DA712C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131A9A88" w14:textId="77777777" w:rsidTr="00E92ACD">
        <w:trPr>
          <w:trHeight w:val="401"/>
          <w:tblHeader/>
        </w:trPr>
        <w:tc>
          <w:tcPr>
            <w:tcW w:w="3600" w:type="dxa"/>
            <w:vAlign w:val="center"/>
          </w:tcPr>
          <w:p w14:paraId="2CD2E743" w14:textId="0A13B527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31FEB2B5" w14:textId="6B6A038F" w:rsidR="00B93ADD" w:rsidRPr="001572FE" w:rsidRDefault="00B93ADD" w:rsidP="00A06E20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48AA0FAC" w14:textId="77777777" w:rsidTr="00E92ACD">
        <w:trPr>
          <w:trHeight w:val="393"/>
          <w:tblHeader/>
        </w:trPr>
        <w:tc>
          <w:tcPr>
            <w:tcW w:w="3600" w:type="dxa"/>
            <w:vAlign w:val="center"/>
          </w:tcPr>
          <w:p w14:paraId="5B44888F" w14:textId="32A1077C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podizvajalci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5528" w:type="dxa"/>
            <w:vAlign w:val="center"/>
          </w:tcPr>
          <w:p w14:paraId="6F37BF12" w14:textId="192FA539" w:rsidR="00B93ADD" w:rsidRDefault="00B93ADD" w:rsidP="00B93ADD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DA  /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15AD3C57" w14:textId="7AD7F306" w:rsidR="001E3F13" w:rsidRPr="00E92ACD" w:rsidRDefault="00E92ACD" w:rsidP="00E92ACD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2858"/>
        <w:gridCol w:w="3223"/>
      </w:tblGrid>
      <w:tr w:rsidR="00E92ACD" w14:paraId="55278A8E" w14:textId="77777777" w:rsidTr="00E92ACD">
        <w:tc>
          <w:tcPr>
            <w:tcW w:w="2991" w:type="dxa"/>
          </w:tcPr>
          <w:p w14:paraId="14B4446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  <w:bookmarkStart w:id="5" w:name="_Hlk210234690"/>
          </w:p>
          <w:p w14:paraId="1627C653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92ACD" w:rsidRDefault="00E92ACD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2858" w:type="dxa"/>
          </w:tcPr>
          <w:p w14:paraId="06C33AEC" w14:textId="77777777" w:rsidR="00E92ACD" w:rsidRPr="00137757" w:rsidRDefault="00E92ACD" w:rsidP="00724D4F">
            <w:pPr>
              <w:rPr>
                <w:sz w:val="20"/>
                <w:szCs w:val="20"/>
              </w:rPr>
            </w:pPr>
          </w:p>
        </w:tc>
        <w:tc>
          <w:tcPr>
            <w:tcW w:w="3223" w:type="dxa"/>
          </w:tcPr>
          <w:p w14:paraId="6E7909BD" w14:textId="694492DE" w:rsidR="00E92ACD" w:rsidRDefault="00E92ACD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92ACD" w:rsidRDefault="00E92ACD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47CE09B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92ACD" w:rsidRDefault="00E92ACD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bookmarkEnd w:id="5"/>
    <w:p w14:paraId="675B29C3" w14:textId="1FEFB285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3CC3E7DA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7A5058">
              <w:rPr>
                <w:sz w:val="20"/>
                <w:szCs w:val="20"/>
              </w:rPr>
            </w:r>
            <w:r w:rsidR="007A5058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05352A" w:rsidRPr="001572FE" w14:paraId="4325D10E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7A5058">
              <w:rPr>
                <w:sz w:val="20"/>
                <w:szCs w:val="20"/>
              </w:rPr>
            </w:r>
            <w:r w:rsidR="007A5058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979CBA9" w14:textId="77777777" w:rsidR="002D4C28" w:rsidRDefault="002D4C28" w:rsidP="00BF5CF0"/>
    <w:p w14:paraId="0885159F" w14:textId="77777777" w:rsidR="001E3F13" w:rsidRDefault="001E3F13" w:rsidP="00BF5CF0"/>
    <w:p w14:paraId="69CCFEB9" w14:textId="7CEB791C" w:rsidR="002D4C28" w:rsidRDefault="002D4C28" w:rsidP="00BF5CF0"/>
    <w:p w14:paraId="70922892" w14:textId="51562B5B" w:rsidR="00D36B75" w:rsidRDefault="00D36B75" w:rsidP="00BF5CF0"/>
    <w:p w14:paraId="71CA1377" w14:textId="77777777" w:rsidR="00D36B75" w:rsidRDefault="00D36B75" w:rsidP="00BF5CF0"/>
    <w:p w14:paraId="6C2B3B1B" w14:textId="77777777" w:rsidR="002D4C28" w:rsidRDefault="002D4C28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5352A" w14:paraId="6C85FA6B" w14:textId="77777777" w:rsidTr="00475DEC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531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6C6CEBEA" w14:textId="77777777" w:rsidR="00B015A7" w:rsidRPr="00B015A7" w:rsidRDefault="00B015A7" w:rsidP="00B015A7"/>
    <w:p w14:paraId="5941401A" w14:textId="77777777" w:rsidR="00B015A7" w:rsidRPr="00B015A7" w:rsidRDefault="00B015A7" w:rsidP="00B015A7"/>
    <w:p w14:paraId="5B7E99B7" w14:textId="24FA0CC2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lastRenderedPageBreak/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7F503F43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B3871">
              <w:rPr>
                <w:rFonts w:eastAsia="Calibri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2B6E18EA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E92ACD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94FD96C" w14:textId="77777777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</w:p>
          <w:p w14:paraId="6FEDC547" w14:textId="4F9418D2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F93917B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 xml:space="preserve">Podizvajalec zahteva neposredno plačilo 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5BFD11BC" w14:textId="67DDE386" w:rsidR="008D5F9B" w:rsidRPr="000733D0" w:rsidRDefault="007A5058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42DF3CC9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0C600" w14:textId="77777777" w:rsidR="007B3A9F" w:rsidRDefault="007B3A9F">
      <w:r>
        <w:separator/>
      </w:r>
    </w:p>
  </w:endnote>
  <w:endnote w:type="continuationSeparator" w:id="0">
    <w:p w14:paraId="464B846D" w14:textId="77777777" w:rsidR="007B3A9F" w:rsidRDefault="007B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042F9DB2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88D">
          <w:rPr>
            <w:noProof/>
          </w:rPr>
          <w:t>4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99CE3" w14:textId="77777777" w:rsidR="007B3A9F" w:rsidRDefault="007B3A9F">
      <w:r>
        <w:separator/>
      </w:r>
    </w:p>
  </w:footnote>
  <w:footnote w:type="continuationSeparator" w:id="0">
    <w:p w14:paraId="48D949D4" w14:textId="77777777" w:rsidR="007B3A9F" w:rsidRDefault="007B3A9F">
      <w:r>
        <w:continuationSeparator/>
      </w:r>
    </w:p>
  </w:footnote>
  <w:footnote w:id="1">
    <w:p w14:paraId="0D710DD5" w14:textId="186DF3FD" w:rsidR="00E92ACD" w:rsidRDefault="00E92ACD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329869711">
    <w:abstractNumId w:val="20"/>
  </w:num>
  <w:num w:numId="2" w16cid:durableId="2076393781">
    <w:abstractNumId w:val="5"/>
  </w:num>
  <w:num w:numId="3" w16cid:durableId="21520557">
    <w:abstractNumId w:val="10"/>
  </w:num>
  <w:num w:numId="4" w16cid:durableId="1303609277">
    <w:abstractNumId w:val="15"/>
  </w:num>
  <w:num w:numId="5" w16cid:durableId="850679776">
    <w:abstractNumId w:val="19"/>
  </w:num>
  <w:num w:numId="6" w16cid:durableId="455175509">
    <w:abstractNumId w:val="13"/>
  </w:num>
  <w:num w:numId="7" w16cid:durableId="1239711000">
    <w:abstractNumId w:val="22"/>
  </w:num>
  <w:num w:numId="8" w16cid:durableId="2063669382">
    <w:abstractNumId w:val="20"/>
  </w:num>
  <w:num w:numId="9" w16cid:durableId="502478633">
    <w:abstractNumId w:val="20"/>
  </w:num>
  <w:num w:numId="10" w16cid:durableId="1125924420">
    <w:abstractNumId w:val="20"/>
  </w:num>
  <w:num w:numId="11" w16cid:durableId="1937327083">
    <w:abstractNumId w:val="20"/>
  </w:num>
  <w:num w:numId="12" w16cid:durableId="1916356427">
    <w:abstractNumId w:val="20"/>
  </w:num>
  <w:num w:numId="13" w16cid:durableId="1514345765">
    <w:abstractNumId w:val="20"/>
  </w:num>
  <w:num w:numId="14" w16cid:durableId="494416328">
    <w:abstractNumId w:val="20"/>
  </w:num>
  <w:num w:numId="15" w16cid:durableId="2064405018">
    <w:abstractNumId w:val="20"/>
  </w:num>
  <w:num w:numId="16" w16cid:durableId="1165244202">
    <w:abstractNumId w:val="20"/>
  </w:num>
  <w:num w:numId="17" w16cid:durableId="619343700">
    <w:abstractNumId w:val="20"/>
  </w:num>
  <w:num w:numId="18" w16cid:durableId="816338491">
    <w:abstractNumId w:val="17"/>
  </w:num>
  <w:num w:numId="19" w16cid:durableId="1392272814">
    <w:abstractNumId w:val="21"/>
  </w:num>
  <w:num w:numId="20" w16cid:durableId="663317993">
    <w:abstractNumId w:val="20"/>
  </w:num>
  <w:num w:numId="21" w16cid:durableId="523982339">
    <w:abstractNumId w:val="2"/>
  </w:num>
  <w:num w:numId="22" w16cid:durableId="508521835">
    <w:abstractNumId w:val="9"/>
  </w:num>
  <w:num w:numId="23" w16cid:durableId="1880701848">
    <w:abstractNumId w:val="20"/>
  </w:num>
  <w:num w:numId="24" w16cid:durableId="1655795799">
    <w:abstractNumId w:val="20"/>
  </w:num>
  <w:num w:numId="25" w16cid:durableId="991831693">
    <w:abstractNumId w:val="20"/>
  </w:num>
  <w:num w:numId="26" w16cid:durableId="652682669">
    <w:abstractNumId w:val="16"/>
  </w:num>
  <w:num w:numId="27" w16cid:durableId="1252005001">
    <w:abstractNumId w:val="3"/>
  </w:num>
  <w:num w:numId="28" w16cid:durableId="1050107659">
    <w:abstractNumId w:val="20"/>
  </w:num>
  <w:num w:numId="29" w16cid:durableId="678234652">
    <w:abstractNumId w:val="20"/>
  </w:num>
  <w:num w:numId="30" w16cid:durableId="1539662494">
    <w:abstractNumId w:val="7"/>
  </w:num>
  <w:num w:numId="31" w16cid:durableId="424694809">
    <w:abstractNumId w:val="4"/>
  </w:num>
  <w:num w:numId="32" w16cid:durableId="697657923">
    <w:abstractNumId w:val="11"/>
  </w:num>
  <w:num w:numId="33" w16cid:durableId="606817507">
    <w:abstractNumId w:val="14"/>
  </w:num>
  <w:num w:numId="34" w16cid:durableId="495537420">
    <w:abstractNumId w:val="20"/>
  </w:num>
  <w:num w:numId="35" w16cid:durableId="1580403442">
    <w:abstractNumId w:val="0"/>
  </w:num>
  <w:num w:numId="36" w16cid:durableId="337199032">
    <w:abstractNumId w:val="8"/>
  </w:num>
  <w:num w:numId="37" w16cid:durableId="104232910">
    <w:abstractNumId w:val="12"/>
  </w:num>
  <w:num w:numId="38" w16cid:durableId="1727485667">
    <w:abstractNumId w:val="1"/>
  </w:num>
  <w:num w:numId="39" w16cid:durableId="891770933">
    <w:abstractNumId w:val="18"/>
  </w:num>
  <w:num w:numId="40" w16cid:durableId="1616405150">
    <w:abstractNumId w:val="6"/>
  </w:num>
  <w:num w:numId="41" w16cid:durableId="488332161">
    <w:abstractNumId w:val="20"/>
  </w:num>
  <w:num w:numId="42" w16cid:durableId="1403599105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32E01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B3871"/>
    <w:rsid w:val="000B419F"/>
    <w:rsid w:val="000B694B"/>
    <w:rsid w:val="000C0FD5"/>
    <w:rsid w:val="000D0EC4"/>
    <w:rsid w:val="000E356B"/>
    <w:rsid w:val="000F0FF6"/>
    <w:rsid w:val="000F6C2D"/>
    <w:rsid w:val="00101D9E"/>
    <w:rsid w:val="001134E8"/>
    <w:rsid w:val="00114EB9"/>
    <w:rsid w:val="001215D7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D1147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316E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D3E51"/>
    <w:rsid w:val="003E0883"/>
    <w:rsid w:val="003E5DF0"/>
    <w:rsid w:val="00402BB9"/>
    <w:rsid w:val="00410BB8"/>
    <w:rsid w:val="004268E0"/>
    <w:rsid w:val="00430D7A"/>
    <w:rsid w:val="00437618"/>
    <w:rsid w:val="00446859"/>
    <w:rsid w:val="00452214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C4526"/>
    <w:rsid w:val="004D0907"/>
    <w:rsid w:val="004D1AD7"/>
    <w:rsid w:val="004D7DCF"/>
    <w:rsid w:val="004E511F"/>
    <w:rsid w:val="004F4C04"/>
    <w:rsid w:val="00502E14"/>
    <w:rsid w:val="00503584"/>
    <w:rsid w:val="0050591E"/>
    <w:rsid w:val="00512ABC"/>
    <w:rsid w:val="00525B19"/>
    <w:rsid w:val="0052655B"/>
    <w:rsid w:val="00527920"/>
    <w:rsid w:val="00532E23"/>
    <w:rsid w:val="0053437A"/>
    <w:rsid w:val="00540A50"/>
    <w:rsid w:val="005418CA"/>
    <w:rsid w:val="00550C39"/>
    <w:rsid w:val="00562C0E"/>
    <w:rsid w:val="005673D1"/>
    <w:rsid w:val="005854AC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E48A5"/>
    <w:rsid w:val="005F41A8"/>
    <w:rsid w:val="005F7189"/>
    <w:rsid w:val="005F794D"/>
    <w:rsid w:val="005F7E05"/>
    <w:rsid w:val="00616CA6"/>
    <w:rsid w:val="0061797B"/>
    <w:rsid w:val="00620AC9"/>
    <w:rsid w:val="006216E6"/>
    <w:rsid w:val="00623CEF"/>
    <w:rsid w:val="006500BB"/>
    <w:rsid w:val="00650EBC"/>
    <w:rsid w:val="00657E8A"/>
    <w:rsid w:val="00664FAE"/>
    <w:rsid w:val="00674D4B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035D"/>
    <w:rsid w:val="0075570A"/>
    <w:rsid w:val="007644FE"/>
    <w:rsid w:val="00767466"/>
    <w:rsid w:val="00773AC1"/>
    <w:rsid w:val="00776432"/>
    <w:rsid w:val="00784164"/>
    <w:rsid w:val="00785F93"/>
    <w:rsid w:val="007A45D9"/>
    <w:rsid w:val="007A5058"/>
    <w:rsid w:val="007A7417"/>
    <w:rsid w:val="007B3A9F"/>
    <w:rsid w:val="007B7F4B"/>
    <w:rsid w:val="007C37CD"/>
    <w:rsid w:val="007C3E27"/>
    <w:rsid w:val="007D7BE8"/>
    <w:rsid w:val="007E088D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41A8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464A8"/>
    <w:rsid w:val="00A4709A"/>
    <w:rsid w:val="00A47368"/>
    <w:rsid w:val="00A47F36"/>
    <w:rsid w:val="00A679E2"/>
    <w:rsid w:val="00A712E7"/>
    <w:rsid w:val="00A74183"/>
    <w:rsid w:val="00A767B8"/>
    <w:rsid w:val="00A770DD"/>
    <w:rsid w:val="00A77AA2"/>
    <w:rsid w:val="00A9129A"/>
    <w:rsid w:val="00AC0EF0"/>
    <w:rsid w:val="00AD7311"/>
    <w:rsid w:val="00AE11CC"/>
    <w:rsid w:val="00AF2B15"/>
    <w:rsid w:val="00AF3B2C"/>
    <w:rsid w:val="00B015A7"/>
    <w:rsid w:val="00B02FFD"/>
    <w:rsid w:val="00B07ADE"/>
    <w:rsid w:val="00B23EA4"/>
    <w:rsid w:val="00B36B24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0684F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C5B63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15A5"/>
    <w:rsid w:val="00D72CFE"/>
    <w:rsid w:val="00D77C29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92ACD"/>
    <w:rsid w:val="00EA23A9"/>
    <w:rsid w:val="00ED3863"/>
    <w:rsid w:val="00EE4788"/>
    <w:rsid w:val="00EF38A6"/>
    <w:rsid w:val="00EF6BDD"/>
    <w:rsid w:val="00F10D9F"/>
    <w:rsid w:val="00F123FC"/>
    <w:rsid w:val="00F3139E"/>
    <w:rsid w:val="00F3187F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3B1397"/>
    <w:rsid w:val="005B6700"/>
    <w:rsid w:val="00802202"/>
    <w:rsid w:val="0095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2183F-9978-4A64-AF86-BA2047AB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11</TotalTime>
  <Pages>4</Pages>
  <Words>352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23</cp:revision>
  <cp:lastPrinted>2012-02-09T13:14:00Z</cp:lastPrinted>
  <dcterms:created xsi:type="dcterms:W3CDTF">2025-04-14T09:47:00Z</dcterms:created>
  <dcterms:modified xsi:type="dcterms:W3CDTF">2026-05-11T06:50:00Z</dcterms:modified>
</cp:coreProperties>
</file>